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EF25C" w14:textId="7475F421" w:rsidR="000420DB" w:rsidRDefault="000420DB" w:rsidP="00042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S5-2043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28</w:t>
      </w:r>
    </w:p>
    <w:p w14:paraId="35BEA3E8" w14:textId="60F47F66" w:rsidR="001E41F3" w:rsidRDefault="000420DB" w:rsidP="000420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DA6832D" w:rsidR="001E41F3" w:rsidRPr="00410371" w:rsidRDefault="006015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97EA0EA" w:rsidR="001E41F3" w:rsidRPr="00410371" w:rsidRDefault="00601549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423CB4E" w:rsidR="001E41F3" w:rsidRPr="00410371" w:rsidRDefault="00AF0831" w:rsidP="00636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12.0.0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EF3ADBF" w:rsidR="001E41F3" w:rsidRDefault="006015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Rel-12 </w:t>
            </w:r>
            <w:r w:rsidR="00B61D15" w:rsidRPr="00B61D15">
              <w:t xml:space="preserve">Remove the reference to M-SDO </w:t>
            </w:r>
            <w:proofErr w:type="spellStart"/>
            <w:r w:rsidR="00B61D15" w:rsidRPr="00B61D15">
              <w:t>tdoc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AF10DDE" w:rsidR="001E41F3" w:rsidRDefault="00B61D15" w:rsidP="00AF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DB53C6B" w:rsidR="001E41F3" w:rsidRDefault="0060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F5729C" w:rsidR="001E41F3" w:rsidRDefault="00B61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3C386B2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8"/>
      </w:pPr>
      <w:bookmarkStart w:id="3" w:name="_Toc344809513"/>
      <w:r>
        <w:lastRenderedPageBreak/>
        <w:t>Annex C (informative)</w:t>
      </w:r>
      <w:proofErr w:type="gramStart"/>
      <w:r>
        <w:t>:</w:t>
      </w:r>
      <w:proofErr w:type="gramEnd"/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aa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DF9D7" w14:textId="77777777" w:rsidR="00C02B70" w:rsidRDefault="00C02B70">
      <w:r>
        <w:separator/>
      </w:r>
    </w:p>
  </w:endnote>
  <w:endnote w:type="continuationSeparator" w:id="0">
    <w:p w14:paraId="4EAB7AFE" w14:textId="77777777" w:rsidR="00C02B70" w:rsidRDefault="00C0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E2C87" w14:textId="77777777" w:rsidR="00C02B70" w:rsidRDefault="00C02B70">
      <w:r>
        <w:separator/>
      </w:r>
    </w:p>
  </w:footnote>
  <w:footnote w:type="continuationSeparator" w:id="0">
    <w:p w14:paraId="5761D6BC" w14:textId="77777777" w:rsidR="00C02B70" w:rsidRDefault="00C02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0DB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E2C44"/>
    <w:rsid w:val="005F2FC3"/>
    <w:rsid w:val="00601549"/>
    <w:rsid w:val="00621188"/>
    <w:rsid w:val="006257ED"/>
    <w:rsid w:val="0063685C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54E6D"/>
    <w:rsid w:val="008626E7"/>
    <w:rsid w:val="00870EE7"/>
    <w:rsid w:val="008863B9"/>
    <w:rsid w:val="00887691"/>
    <w:rsid w:val="008A45A6"/>
    <w:rsid w:val="008F686C"/>
    <w:rsid w:val="009148DE"/>
    <w:rsid w:val="00941E30"/>
    <w:rsid w:val="0095786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C02B70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79970-D193-4F27-99F6-A19484EA7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2020-08-07T09:45:00Z</dcterms:created>
  <dcterms:modified xsi:type="dcterms:W3CDTF">2020-08-07T09:58:00Z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(3)clKDMkmLGXBGn2EXws8tp/2GEFTUCf4CGFuvX5XG4ETGKliBhJgF+ikWudx5ygyaLgpZigRG
St4QY2wvQ3N5kGPd+4yMXRAuaMmDv/YIG/n4NPip90o7qKh7CCZ/UjMgmLnST2wU30BZYQ0Q
/Dygz0HaowZIzO4T3dmLFvCrh4iJ4/yQEFCV8djcg82v5xfR9IHrciEJYus7POHFQJK2qHLi
xc0X/sj9GxKiXnT3fp</vt:lpwstr>
  </property>
  <property fmtid="{D5CDD505-2E9C-101B-9397-08002B2CF9AE}" pid="22" name="_2015_ms_pID_7253431">
    <vt:lpwstr>QPPISaF3CeRwU+EhZiNebAPQH/fm5ru+VJlgmNN8JH9eJoRlcI5FOs
0PKnkWdVh3fyb+yS2joYU9Gtat7fVNn5gWCjDb4qyakaNzivcdweYHK6ir0hvs43wl3cObXf
KX5ufJxo+MAfsKPtQDANhLySgv2B3yQQhUUX6ueWZfoqSkB02uGxeZ4tWYqHbiXCHshkbN0q
nU+Ro0JkEg5d2Rj7YneKfxO9Uo7xUoQulyAS</vt:lpwstr>
  </property>
  <property fmtid="{D5CDD505-2E9C-101B-9397-08002B2CF9AE}" pid="23" name="_2015_ms_pID_7253432">
    <vt:lpwstr>Eg==</vt:lpwstr>
  </property>
</Properties>
</file>